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325CF4" w14:textId="77777777" w:rsidR="00B526D1" w:rsidRDefault="00B526D1" w:rsidP="00B526D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CRAKE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fl.1479)</w:t>
      </w:r>
    </w:p>
    <w:p w14:paraId="1424D31C" w14:textId="77777777" w:rsidR="00B526D1" w:rsidRDefault="00B526D1" w:rsidP="00B526D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3C3A42C" w14:textId="77777777" w:rsidR="00B526D1" w:rsidRDefault="00B526D1" w:rsidP="00B526D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37E255E" w14:textId="77777777" w:rsidR="00B526D1" w:rsidRDefault="00B526D1" w:rsidP="00B526D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Oct.1479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granted the prebend of </w:t>
      </w:r>
      <w:proofErr w:type="spellStart"/>
      <w:r>
        <w:rPr>
          <w:rFonts w:ascii="Times New Roman" w:hAnsi="Times New Roman" w:cs="Times New Roman"/>
          <w:sz w:val="24"/>
          <w:szCs w:val="24"/>
        </w:rPr>
        <w:t>Bollenhill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in Tamworth Church, Warwickshire.</w:t>
      </w:r>
    </w:p>
    <w:p w14:paraId="796C6AE0" w14:textId="77777777" w:rsidR="00B526D1" w:rsidRDefault="00B526D1" w:rsidP="00B526D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(C.P.R. 1476-85 p.165)</w:t>
      </w:r>
    </w:p>
    <w:p w14:paraId="4F4D0A83" w14:textId="77777777" w:rsidR="00B526D1" w:rsidRDefault="00B526D1" w:rsidP="00B526D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999163C" w14:textId="77777777" w:rsidR="00B526D1" w:rsidRDefault="00B526D1" w:rsidP="00B526D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0F6E30C" w14:textId="77777777" w:rsidR="00B526D1" w:rsidRDefault="00B526D1" w:rsidP="00B526D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June 2021</w:t>
      </w:r>
    </w:p>
    <w:p w14:paraId="4A8FD658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5165F1" w14:textId="77777777" w:rsidR="00B526D1" w:rsidRDefault="00B526D1" w:rsidP="009139A6">
      <w:r>
        <w:separator/>
      </w:r>
    </w:p>
  </w:endnote>
  <w:endnote w:type="continuationSeparator" w:id="0">
    <w:p w14:paraId="68AAA84E" w14:textId="77777777" w:rsidR="00B526D1" w:rsidRDefault="00B526D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2F66B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E07B79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09A24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1EBE85" w14:textId="77777777" w:rsidR="00B526D1" w:rsidRDefault="00B526D1" w:rsidP="009139A6">
      <w:r>
        <w:separator/>
      </w:r>
    </w:p>
  </w:footnote>
  <w:footnote w:type="continuationSeparator" w:id="0">
    <w:p w14:paraId="7ED8F6F5" w14:textId="77777777" w:rsidR="00B526D1" w:rsidRDefault="00B526D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F4C6A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F87ED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36325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26D1"/>
    <w:rsid w:val="000666E0"/>
    <w:rsid w:val="002510B7"/>
    <w:rsid w:val="005C130B"/>
    <w:rsid w:val="00826F5C"/>
    <w:rsid w:val="009139A6"/>
    <w:rsid w:val="009448BB"/>
    <w:rsid w:val="00A3176C"/>
    <w:rsid w:val="00AE65F8"/>
    <w:rsid w:val="00B526D1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82FB8A"/>
  <w15:chartTrackingRefBased/>
  <w15:docId w15:val="{A22C47DC-7313-4723-B713-D88BA7895F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23</Words>
  <Characters>135</Characters>
  <Application>Microsoft Office Word</Application>
  <DocSecurity>0</DocSecurity>
  <Lines>1</Lines>
  <Paragraphs>1</Paragraphs>
  <ScaleCrop>false</ScaleCrop>
  <Company/>
  <LinksUpToDate>false</LinksUpToDate>
  <CharactersWithSpaces>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2021-06-27T20:31:00Z</dcterms:created>
  <dcterms:modified xsi:type="dcterms:W3CDTF">2021-06-27T20:31:00Z</dcterms:modified>
</cp:coreProperties>
</file>